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535EC" w14:textId="77777777" w:rsidR="000F55A4" w:rsidRDefault="000F55A4" w:rsidP="000F55A4">
      <w:pPr>
        <w:pStyle w:val="NoSpacing"/>
      </w:pPr>
      <w:r>
        <w:rPr>
          <w:u w:val="single"/>
        </w:rPr>
        <w:t>Robert BOTHUMMYSHILL</w:t>
      </w:r>
      <w:r>
        <w:t xml:space="preserve">   </w:t>
      </w:r>
      <w:proofErr w:type="gramStart"/>
      <w:r>
        <w:t xml:space="preserve">   (</w:t>
      </w:r>
      <w:proofErr w:type="gramEnd"/>
      <w:r>
        <w:t>fl.1411)</w:t>
      </w:r>
    </w:p>
    <w:p w14:paraId="22D24852" w14:textId="77777777" w:rsidR="000F55A4" w:rsidRDefault="000F55A4" w:rsidP="000F55A4">
      <w:pPr>
        <w:pStyle w:val="NoSpacing"/>
      </w:pPr>
      <w:r>
        <w:t>Chaplain.</w:t>
      </w:r>
    </w:p>
    <w:p w14:paraId="782D445C" w14:textId="77777777" w:rsidR="000F55A4" w:rsidRDefault="000F55A4" w:rsidP="000F55A4">
      <w:pPr>
        <w:pStyle w:val="NoSpacing"/>
      </w:pPr>
    </w:p>
    <w:p w14:paraId="7BA46934" w14:textId="77777777" w:rsidR="000F55A4" w:rsidRDefault="000F55A4" w:rsidP="000F55A4">
      <w:pPr>
        <w:pStyle w:val="NoSpacing"/>
      </w:pPr>
    </w:p>
    <w:p w14:paraId="6D64E826" w14:textId="77777777" w:rsidR="000F55A4" w:rsidRDefault="000F55A4" w:rsidP="000F55A4">
      <w:pPr>
        <w:pStyle w:val="NoSpacing"/>
      </w:pPr>
      <w:r>
        <w:t>10 Jan.1411</w:t>
      </w:r>
      <w:r>
        <w:tab/>
        <w:t>Settlement of his action against Mathias Leek(q.v.) and Katherine, his</w:t>
      </w:r>
    </w:p>
    <w:p w14:paraId="532AE82C" w14:textId="77777777" w:rsidR="000F55A4" w:rsidRDefault="000F55A4" w:rsidP="000F55A4">
      <w:pPr>
        <w:pStyle w:val="NoSpacing"/>
      </w:pPr>
      <w:r>
        <w:tab/>
      </w:r>
      <w:r>
        <w:tab/>
        <w:t xml:space="preserve">wife(q.v.), deforciants lands and rents in Leake and Leverton, </w:t>
      </w:r>
    </w:p>
    <w:p w14:paraId="3019CF41" w14:textId="77777777" w:rsidR="000F55A4" w:rsidRDefault="000F55A4" w:rsidP="000F55A4">
      <w:pPr>
        <w:pStyle w:val="NoSpacing"/>
      </w:pPr>
      <w:r>
        <w:tab/>
      </w:r>
      <w:r>
        <w:tab/>
        <w:t>Lincolnshire.</w:t>
      </w:r>
    </w:p>
    <w:p w14:paraId="6930C056" w14:textId="77777777" w:rsidR="000F55A4" w:rsidRPr="002D67F9" w:rsidRDefault="000F55A4" w:rsidP="000F55A4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0E4F8746" w14:textId="77777777" w:rsidR="000F55A4" w:rsidRDefault="000F55A4" w:rsidP="000F55A4">
      <w:pPr>
        <w:pStyle w:val="NoSpacing"/>
        <w:ind w:left="720" w:firstLine="720"/>
        <w:rPr>
          <w:sz w:val="22"/>
        </w:rPr>
      </w:pPr>
      <w:r>
        <w:rPr>
          <w:sz w:val="22"/>
        </w:rPr>
        <w:t>(number 22)</w:t>
      </w:r>
    </w:p>
    <w:p w14:paraId="1C054EB7" w14:textId="77777777" w:rsidR="000F55A4" w:rsidRDefault="000F55A4" w:rsidP="000F55A4">
      <w:pPr>
        <w:pStyle w:val="NoSpacing"/>
        <w:rPr>
          <w:sz w:val="22"/>
        </w:rPr>
      </w:pPr>
    </w:p>
    <w:p w14:paraId="12A9847F" w14:textId="77777777" w:rsidR="000F55A4" w:rsidRDefault="000F55A4" w:rsidP="000F55A4">
      <w:pPr>
        <w:pStyle w:val="NoSpacing"/>
        <w:rPr>
          <w:sz w:val="22"/>
        </w:rPr>
      </w:pPr>
    </w:p>
    <w:p w14:paraId="0C4CB097" w14:textId="77777777" w:rsidR="000F55A4" w:rsidRDefault="000F55A4" w:rsidP="000F55A4">
      <w:pPr>
        <w:pStyle w:val="NoSpacing"/>
        <w:rPr>
          <w:sz w:val="22"/>
        </w:rPr>
      </w:pPr>
      <w:r>
        <w:rPr>
          <w:sz w:val="22"/>
        </w:rPr>
        <w:t>8 November 2024</w:t>
      </w:r>
    </w:p>
    <w:p w14:paraId="5D0FEE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11623" w14:textId="77777777" w:rsidR="000F55A4" w:rsidRDefault="000F55A4" w:rsidP="009139A6">
      <w:r>
        <w:separator/>
      </w:r>
    </w:p>
  </w:endnote>
  <w:endnote w:type="continuationSeparator" w:id="0">
    <w:p w14:paraId="78FF5563" w14:textId="77777777" w:rsidR="000F55A4" w:rsidRDefault="000F55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93E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3FE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A20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62BF2" w14:textId="77777777" w:rsidR="000F55A4" w:rsidRDefault="000F55A4" w:rsidP="009139A6">
      <w:r>
        <w:separator/>
      </w:r>
    </w:p>
  </w:footnote>
  <w:footnote w:type="continuationSeparator" w:id="0">
    <w:p w14:paraId="712599B5" w14:textId="77777777" w:rsidR="000F55A4" w:rsidRDefault="000F55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89D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19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D66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A4"/>
    <w:rsid w:val="000666E0"/>
    <w:rsid w:val="000F55A4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7D19F"/>
  <w15:chartTrackingRefBased/>
  <w15:docId w15:val="{CA04BFBA-193C-4B9E-9C56-9F1503ED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5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2024-12-05T19:01:00Z</dcterms:created>
  <dcterms:modified xsi:type="dcterms:W3CDTF">2024-12-05T19:02:00Z</dcterms:modified>
</cp:coreProperties>
</file>